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8A4B3" w14:textId="77777777" w:rsidR="00CB033F" w:rsidRDefault="00CB033F" w:rsidP="00CB033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PAINE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4323176E" w14:textId="77777777" w:rsidR="00CB033F" w:rsidRDefault="00CB033F" w:rsidP="00CB03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Walbrook</w:t>
      </w:r>
      <w:proofErr w:type="spellEnd"/>
      <w:r>
        <w:rPr>
          <w:rFonts w:cs="Times New Roman"/>
          <w:szCs w:val="24"/>
        </w:rPr>
        <w:t xml:space="preserve"> Ward, London.</w:t>
      </w:r>
    </w:p>
    <w:p w14:paraId="3446BDD7" w14:textId="77777777" w:rsidR="00CB033F" w:rsidRDefault="00CB033F" w:rsidP="00CB033F">
      <w:pPr>
        <w:pStyle w:val="NoSpacing"/>
        <w:rPr>
          <w:rFonts w:cs="Times New Roman"/>
          <w:szCs w:val="24"/>
        </w:rPr>
      </w:pPr>
    </w:p>
    <w:p w14:paraId="18EDA3A5" w14:textId="77777777" w:rsidR="00CB033F" w:rsidRDefault="00CB033F" w:rsidP="00CB033F">
      <w:pPr>
        <w:pStyle w:val="NoSpacing"/>
        <w:rPr>
          <w:rFonts w:cs="Times New Roman"/>
          <w:szCs w:val="24"/>
        </w:rPr>
      </w:pPr>
    </w:p>
    <w:p w14:paraId="6FABAFCE" w14:textId="77777777" w:rsidR="00CB033F" w:rsidRDefault="00CB033F" w:rsidP="00CB03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</w:t>
      </w: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He was elected one of the Constables.</w:t>
      </w:r>
    </w:p>
    <w:p w14:paraId="28845AE3" w14:textId="77777777" w:rsidR="00CB033F" w:rsidRDefault="00CB033F" w:rsidP="00CB033F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789F836A" w14:textId="77777777" w:rsidR="00CB033F" w:rsidRDefault="00CB033F" w:rsidP="00CB033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p.555)</w:t>
      </w:r>
    </w:p>
    <w:p w14:paraId="1A816841" w14:textId="77777777" w:rsidR="00CB033F" w:rsidRDefault="00CB033F" w:rsidP="00CB033F">
      <w:pPr>
        <w:pStyle w:val="NoSpacing"/>
        <w:rPr>
          <w:rFonts w:eastAsia="Times New Roman" w:cs="Times New Roman"/>
          <w:szCs w:val="24"/>
        </w:rPr>
      </w:pPr>
    </w:p>
    <w:p w14:paraId="71894B12" w14:textId="77777777" w:rsidR="00CB033F" w:rsidRDefault="00CB033F" w:rsidP="00CB033F">
      <w:pPr>
        <w:pStyle w:val="NoSpacing"/>
        <w:rPr>
          <w:rFonts w:eastAsia="Times New Roman" w:cs="Times New Roman"/>
          <w:szCs w:val="24"/>
        </w:rPr>
      </w:pPr>
    </w:p>
    <w:p w14:paraId="3B11D9FD" w14:textId="77777777" w:rsidR="00CB033F" w:rsidRDefault="00CB033F" w:rsidP="00CB033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January 2024</w:t>
      </w:r>
    </w:p>
    <w:p w14:paraId="772C0B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8666D" w14:textId="77777777" w:rsidR="00CB033F" w:rsidRDefault="00CB033F" w:rsidP="009139A6">
      <w:r>
        <w:separator/>
      </w:r>
    </w:p>
  </w:endnote>
  <w:endnote w:type="continuationSeparator" w:id="0">
    <w:p w14:paraId="074E670F" w14:textId="77777777" w:rsidR="00CB033F" w:rsidRDefault="00CB03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58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61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8C6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A4DAB" w14:textId="77777777" w:rsidR="00CB033F" w:rsidRDefault="00CB033F" w:rsidP="009139A6">
      <w:r>
        <w:separator/>
      </w:r>
    </w:p>
  </w:footnote>
  <w:footnote w:type="continuationSeparator" w:id="0">
    <w:p w14:paraId="0F23F2C3" w14:textId="77777777" w:rsidR="00CB033F" w:rsidRDefault="00CB03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D76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8F3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3D1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33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033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013A5"/>
  <w15:chartTrackingRefBased/>
  <w15:docId w15:val="{B9303075-91A0-413C-BC49-AC3D8946E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2024-01-23T21:03:00Z</dcterms:created>
  <dcterms:modified xsi:type="dcterms:W3CDTF">2024-01-23T21:04:00Z</dcterms:modified>
</cp:coreProperties>
</file>